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Grundschule "Am Rosarium"; Los 1 - Abbruch-, Mauer-, Putzarbeiten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90.5/2026/SanGSRosarium-L1/VOB-öA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